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A7133" w14:textId="77777777" w:rsidR="00CE6741" w:rsidRDefault="00CE6741" w:rsidP="00CE674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   (fl.1404)</w:t>
      </w:r>
    </w:p>
    <w:p w14:paraId="395570B1" w14:textId="77777777" w:rsidR="00CE6741" w:rsidRPr="00C237D9" w:rsidRDefault="00CE6741" w:rsidP="00CE674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Bucknall.</w:t>
      </w:r>
    </w:p>
    <w:p w14:paraId="1DD114DD" w14:textId="77777777" w:rsidR="00CE6741" w:rsidRDefault="00CE6741" w:rsidP="00CE674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91A1E99" w14:textId="18D6932E" w:rsidR="00CE6741" w:rsidRDefault="00CE6741" w:rsidP="00CE674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3AB501F" w14:textId="77777777" w:rsidR="00843A48" w:rsidRDefault="00843A48" w:rsidP="00843A48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Staffordshire the tax of a fifteenth </w:t>
      </w:r>
    </w:p>
    <w:p w14:paraId="0E2DAAFA" w14:textId="77777777" w:rsidR="00843A48" w:rsidRDefault="00843A48" w:rsidP="00843A4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a tenth granted to the King at the last Parliament.</w:t>
      </w:r>
    </w:p>
    <w:p w14:paraId="7AD90BEC" w14:textId="0D5EDE66" w:rsidR="00843A48" w:rsidRDefault="00843A48" w:rsidP="00843A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p.188)</w:t>
      </w:r>
    </w:p>
    <w:p w14:paraId="7A14DC3F" w14:textId="77777777" w:rsidR="00CE6741" w:rsidRDefault="00CE6741" w:rsidP="00CE674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0D526915" w14:textId="77777777" w:rsidR="00CE6741" w:rsidRDefault="00CE6741" w:rsidP="00CE674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cities, boroughs and towns and from all secular lords and lay persons having</w:t>
      </w:r>
    </w:p>
    <w:p w14:paraId="2D95F869" w14:textId="77777777" w:rsidR="00CE6741" w:rsidRDefault="00CE6741" w:rsidP="00CE674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Staffordshire, except ecclesiastical persons, the two fifteenths and two tenths granted </w:t>
      </w:r>
    </w:p>
    <w:p w14:paraId="6D67AD4F" w14:textId="77777777" w:rsidR="00CE6741" w:rsidRDefault="00CE6741" w:rsidP="00CE674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the King at the last Parliament.   (C.F.R. 1399-1405 p.284)</w:t>
      </w:r>
    </w:p>
    <w:p w14:paraId="3D708F62" w14:textId="77777777" w:rsidR="00CE6741" w:rsidRDefault="00CE6741" w:rsidP="00CE674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2397ACB" w14:textId="77777777" w:rsidR="00CE6741" w:rsidRDefault="00CE6741" w:rsidP="00CE674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2288F92" w14:textId="0B8698A5" w:rsidR="00CE6741" w:rsidRDefault="00CE6741" w:rsidP="00CE674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2021</w:t>
      </w:r>
    </w:p>
    <w:p w14:paraId="459A9E26" w14:textId="632284A3" w:rsidR="00843A48" w:rsidRDefault="00843A48" w:rsidP="00CE674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2021</w:t>
      </w:r>
    </w:p>
    <w:p w14:paraId="50EA90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FCF3A" w14:textId="77777777" w:rsidR="00BD7DFA" w:rsidRDefault="00BD7DFA" w:rsidP="009139A6">
      <w:r>
        <w:separator/>
      </w:r>
    </w:p>
  </w:endnote>
  <w:endnote w:type="continuationSeparator" w:id="0">
    <w:p w14:paraId="3C1907FA" w14:textId="77777777" w:rsidR="00BD7DFA" w:rsidRDefault="00BD7D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517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5128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303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9472E" w14:textId="77777777" w:rsidR="00BD7DFA" w:rsidRDefault="00BD7DFA" w:rsidP="009139A6">
      <w:r>
        <w:separator/>
      </w:r>
    </w:p>
  </w:footnote>
  <w:footnote w:type="continuationSeparator" w:id="0">
    <w:p w14:paraId="19BFE35A" w14:textId="77777777" w:rsidR="00BD7DFA" w:rsidRDefault="00BD7D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8DE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007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26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741"/>
    <w:rsid w:val="000666E0"/>
    <w:rsid w:val="002510B7"/>
    <w:rsid w:val="005C130B"/>
    <w:rsid w:val="00826F5C"/>
    <w:rsid w:val="00843A48"/>
    <w:rsid w:val="009139A6"/>
    <w:rsid w:val="009448BB"/>
    <w:rsid w:val="00A3176C"/>
    <w:rsid w:val="00AE65F8"/>
    <w:rsid w:val="00BA00AB"/>
    <w:rsid w:val="00BD7DFA"/>
    <w:rsid w:val="00CB4ED9"/>
    <w:rsid w:val="00CE674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07AF2"/>
  <w15:chartTrackingRefBased/>
  <w15:docId w15:val="{1B3B8A1A-C5CD-4548-ADC8-E810D5182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2021-08-01T11:34:00Z</dcterms:created>
  <dcterms:modified xsi:type="dcterms:W3CDTF">2021-12-30T16:22:00Z</dcterms:modified>
</cp:coreProperties>
</file>